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625" w:rsidRDefault="00220625" w:rsidP="0022062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ROBERD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220625" w:rsidRDefault="00220625" w:rsidP="0022062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Sibbertoft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Northamptonshire. Husbandman.</w:t>
      </w:r>
    </w:p>
    <w:p w:rsidR="00220625" w:rsidRDefault="00220625" w:rsidP="0022062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20625" w:rsidRDefault="00220625" w:rsidP="0022062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20625" w:rsidRDefault="00220625" w:rsidP="0022062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John Palmer(q.v.) brought a plaint of debt against him</w:t>
      </w:r>
    </w:p>
    <w:p w:rsidR="00220625" w:rsidRDefault="00220625" w:rsidP="0022062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220625" w:rsidRDefault="00220625" w:rsidP="0022062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20625" w:rsidRDefault="00220625" w:rsidP="0022062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20625" w:rsidRDefault="00220625" w:rsidP="0022062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29 April 2016</w:t>
      </w:r>
    </w:p>
    <w:p w:rsidR="006B2F86" w:rsidRPr="00E71FC3" w:rsidRDefault="0022062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625" w:rsidRDefault="00220625" w:rsidP="00E71FC3">
      <w:pPr>
        <w:spacing w:after="0" w:line="240" w:lineRule="auto"/>
      </w:pPr>
      <w:r>
        <w:separator/>
      </w:r>
    </w:p>
  </w:endnote>
  <w:endnote w:type="continuationSeparator" w:id="0">
    <w:p w:rsidR="00220625" w:rsidRDefault="002206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625" w:rsidRDefault="00220625" w:rsidP="00E71FC3">
      <w:pPr>
        <w:spacing w:after="0" w:line="240" w:lineRule="auto"/>
      </w:pPr>
      <w:r>
        <w:separator/>
      </w:r>
    </w:p>
  </w:footnote>
  <w:footnote w:type="continuationSeparator" w:id="0">
    <w:p w:rsidR="00220625" w:rsidRDefault="002206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625"/>
    <w:rsid w:val="0022062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09A58D-B62F-462E-8990-10D4B4A5D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206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2016-05-25T19:37:00Z</dcterms:created>
  <dcterms:modified xsi:type="dcterms:W3CDTF">2016-05-25T19:38:00Z</dcterms:modified>
</cp:coreProperties>
</file>